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FA70B9">
        <w:rPr>
          <w:rFonts w:ascii="Arial" w:hAnsi="Arial" w:hint="eastAsia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FA70B9" w:rsidRPr="00FA70B9">
        <w:rPr>
          <w:rFonts w:ascii="Arial" w:hAnsi="Arial"/>
          <w:b/>
          <w:noProof/>
          <w:sz w:val="24"/>
          <w:lang w:eastAsia="en-US"/>
        </w:rPr>
        <w:t>RP-19</w:t>
      </w:r>
      <w:r w:rsidR="00EB0ED6">
        <w:rPr>
          <w:rFonts w:ascii="Arial" w:hAnsi="Arial"/>
          <w:b/>
          <w:noProof/>
          <w:sz w:val="24"/>
          <w:lang w:eastAsia="en-US"/>
        </w:rPr>
        <w:t>15</w:t>
      </w:r>
      <w:r w:rsidR="00CF1731">
        <w:rPr>
          <w:rFonts w:ascii="Arial" w:hAnsi="Arial"/>
          <w:b/>
          <w:noProof/>
          <w:sz w:val="24"/>
          <w:lang w:eastAsia="en-US"/>
        </w:rPr>
        <w:t>05</w:t>
      </w:r>
    </w:p>
    <w:p w:rsidR="006D6B31" w:rsidRPr="00CB5B5E" w:rsidRDefault="00FA70B9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FA70B9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FA70B9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973896" w:rsidRPr="00973896">
        <w:rPr>
          <w:rFonts w:ascii="Arial" w:hAnsi="Arial" w:cs="Arial"/>
          <w:b/>
          <w:bCs/>
          <w:sz w:val="24"/>
        </w:rPr>
        <w:t>IMT-2020 link budget templates</w:t>
      </w:r>
      <w:r w:rsidR="004E1F35">
        <w:rPr>
          <w:rFonts w:ascii="Arial" w:hAnsi="Arial" w:cs="Arial"/>
          <w:b/>
          <w:bCs/>
          <w:sz w:val="24"/>
        </w:rPr>
        <w:t xml:space="preserve"> for SRIT</w:t>
      </w:r>
      <w:r w:rsidR="00973896" w:rsidRPr="00973896">
        <w:rPr>
          <w:rFonts w:ascii="Arial" w:hAnsi="Arial" w:cs="Arial"/>
          <w:b/>
          <w:bCs/>
          <w:sz w:val="24"/>
        </w:rPr>
        <w:t xml:space="preserve">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9D5E2B" w:rsidP="00C35848">
      <w:pPr>
        <w:spacing w:beforeLines="50" w:before="120"/>
      </w:pPr>
      <w:r w:rsidRPr="007A056C">
        <w:t xml:space="preserve">This </w:t>
      </w:r>
      <w:r>
        <w:t>document provides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final</w:t>
      </w:r>
      <w:r>
        <w:rPr>
          <w:rFonts w:hint="eastAsia"/>
          <w:lang w:eastAsia="zh-CN"/>
        </w:rPr>
        <w:t xml:space="preserve"> </w:t>
      </w:r>
      <w:r w:rsidR="00F76E03">
        <w:rPr>
          <w:lang w:eastAsia="zh-CN"/>
        </w:rPr>
        <w:t>link budget template for SRIT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final</w:t>
      </w:r>
      <w:r>
        <w:rPr>
          <w:rFonts w:hint="eastAsia"/>
          <w:lang w:eastAsia="zh-CN"/>
        </w:rPr>
        <w:t xml:space="preserve"> submission to ITU-R</w:t>
      </w:r>
      <w:r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9D5E2B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>
        <w:rPr>
          <w:lang w:val="en-US" w:eastAsia="zh-CN"/>
        </w:rPr>
        <w:t xml:space="preserve">approve the </w:t>
      </w:r>
      <w:r>
        <w:rPr>
          <w:rFonts w:hint="eastAsia"/>
          <w:lang w:val="en-US" w:eastAsia="zh-CN"/>
        </w:rPr>
        <w:t xml:space="preserve">attached </w:t>
      </w:r>
      <w:r w:rsidR="00F76E03">
        <w:rPr>
          <w:lang w:val="en-US" w:eastAsia="zh-CN"/>
        </w:rPr>
        <w:t>link budget</w:t>
      </w:r>
      <w:r>
        <w:rPr>
          <w:rFonts w:hint="eastAsia"/>
          <w:lang w:val="en-US" w:eastAsia="zh-CN"/>
        </w:rPr>
        <w:t xml:space="preserve"> template</w:t>
      </w:r>
      <w:r w:rsidR="00F76E03">
        <w:rPr>
          <w:lang w:val="en-US" w:eastAsia="zh-CN"/>
        </w:rPr>
        <w:t xml:space="preserve"> for SRIT</w:t>
      </w:r>
      <w:bookmarkStart w:id="0" w:name="_GoBack"/>
      <w:bookmarkEnd w:id="0"/>
      <w:r>
        <w:rPr>
          <w:rFonts w:hint="eastAsia"/>
          <w:lang w:val="en-US" w:eastAsia="zh-CN"/>
        </w:rPr>
        <w:t xml:space="preserve"> for </w:t>
      </w:r>
      <w:r>
        <w:rPr>
          <w:rFonts w:hint="eastAsia"/>
          <w:lang w:eastAsia="zh-CN"/>
        </w:rPr>
        <w:t>final submission to ITU-R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D1E" w:rsidRDefault="001F2D1E">
      <w:pPr>
        <w:spacing w:after="0"/>
      </w:pPr>
      <w:r>
        <w:separator/>
      </w:r>
    </w:p>
  </w:endnote>
  <w:endnote w:type="continuationSeparator" w:id="0">
    <w:p w:rsidR="001F2D1E" w:rsidRDefault="001F2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D1E" w:rsidRDefault="001F2D1E">
      <w:pPr>
        <w:spacing w:after="0"/>
      </w:pPr>
      <w:r>
        <w:separator/>
      </w:r>
    </w:p>
  </w:footnote>
  <w:footnote w:type="continuationSeparator" w:id="0">
    <w:p w:rsidR="001F2D1E" w:rsidRDefault="001F2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B54D1">
      <w:fldChar w:fldCharType="begin"/>
    </w:r>
    <w:r>
      <w:instrText>PAGE</w:instrText>
    </w:r>
    <w:r w:rsidR="007B54D1">
      <w:fldChar w:fldCharType="separate"/>
    </w:r>
    <w:r>
      <w:t>4</w:t>
    </w:r>
    <w:r w:rsidR="007B54D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1.9pt;height:24.4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409CB"/>
    <w:rsid w:val="001412CA"/>
    <w:rsid w:val="00151EB9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2D1E"/>
    <w:rsid w:val="001F34CC"/>
    <w:rsid w:val="0020088A"/>
    <w:rsid w:val="00214C1D"/>
    <w:rsid w:val="002176E7"/>
    <w:rsid w:val="002227EF"/>
    <w:rsid w:val="002275B2"/>
    <w:rsid w:val="002346B1"/>
    <w:rsid w:val="00243BB4"/>
    <w:rsid w:val="0024703D"/>
    <w:rsid w:val="00271320"/>
    <w:rsid w:val="00275EAB"/>
    <w:rsid w:val="00281F51"/>
    <w:rsid w:val="002838DD"/>
    <w:rsid w:val="0029120F"/>
    <w:rsid w:val="00291544"/>
    <w:rsid w:val="002A646B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251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6993"/>
    <w:rsid w:val="004170B2"/>
    <w:rsid w:val="00426802"/>
    <w:rsid w:val="00427ED1"/>
    <w:rsid w:val="004426E6"/>
    <w:rsid w:val="00453109"/>
    <w:rsid w:val="004838A7"/>
    <w:rsid w:val="004858E4"/>
    <w:rsid w:val="004A2ACF"/>
    <w:rsid w:val="004A53DE"/>
    <w:rsid w:val="004D770B"/>
    <w:rsid w:val="004E1F35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03F64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B54D1"/>
    <w:rsid w:val="007C3FD3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15FD5"/>
    <w:rsid w:val="00823825"/>
    <w:rsid w:val="00861126"/>
    <w:rsid w:val="00862946"/>
    <w:rsid w:val="00867020"/>
    <w:rsid w:val="00867EDD"/>
    <w:rsid w:val="00874A5A"/>
    <w:rsid w:val="00884E33"/>
    <w:rsid w:val="00891EB5"/>
    <w:rsid w:val="008A7D07"/>
    <w:rsid w:val="008B502C"/>
    <w:rsid w:val="008B78F5"/>
    <w:rsid w:val="008C58A2"/>
    <w:rsid w:val="008C64B3"/>
    <w:rsid w:val="008D10B4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3896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D5E2B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42DD"/>
    <w:rsid w:val="00AD1C1E"/>
    <w:rsid w:val="00AD59E3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35848"/>
    <w:rsid w:val="00C41509"/>
    <w:rsid w:val="00C5338D"/>
    <w:rsid w:val="00C65D78"/>
    <w:rsid w:val="00C761DA"/>
    <w:rsid w:val="00C765CC"/>
    <w:rsid w:val="00CB2B8F"/>
    <w:rsid w:val="00CB6487"/>
    <w:rsid w:val="00CC1FAC"/>
    <w:rsid w:val="00CD2052"/>
    <w:rsid w:val="00CE24ED"/>
    <w:rsid w:val="00CE322E"/>
    <w:rsid w:val="00CF1731"/>
    <w:rsid w:val="00CF2D4E"/>
    <w:rsid w:val="00CF5FF6"/>
    <w:rsid w:val="00D03279"/>
    <w:rsid w:val="00D0528E"/>
    <w:rsid w:val="00D064A8"/>
    <w:rsid w:val="00D11606"/>
    <w:rsid w:val="00D21DBC"/>
    <w:rsid w:val="00D243B4"/>
    <w:rsid w:val="00D25454"/>
    <w:rsid w:val="00D25AB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260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D7888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55C38"/>
    <w:rsid w:val="00E620D8"/>
    <w:rsid w:val="00E727E3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0ED6"/>
    <w:rsid w:val="00EB1292"/>
    <w:rsid w:val="00EB3BDF"/>
    <w:rsid w:val="00EB406F"/>
    <w:rsid w:val="00EC1415"/>
    <w:rsid w:val="00EC3069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76E03"/>
    <w:rsid w:val="00F85BE6"/>
    <w:rsid w:val="00F87CAB"/>
    <w:rsid w:val="00F90758"/>
    <w:rsid w:val="00F92939"/>
    <w:rsid w:val="00FA3177"/>
    <w:rsid w:val="00FA5C32"/>
    <w:rsid w:val="00FA70B9"/>
    <w:rsid w:val="00FA7CED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544A5A-7BD5-41EC-B322-ACE9346C2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04C3C-E83D-4DC8-98FF-2765EE964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88</cp:revision>
  <cp:lastPrinted>1900-01-01T08:00:00Z</cp:lastPrinted>
  <dcterms:created xsi:type="dcterms:W3CDTF">2018-06-01T19:53:00Z</dcterms:created>
  <dcterms:modified xsi:type="dcterms:W3CDTF">2019-06-05T12:25:00Z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(3)nQUHRfm0LAI6zY3Tw7pwCy1uB5nhBgC9FWCH1F2pgHHGdxz+I2PLv2EQEYHZL/i7MMWBy/Sq
SN/Nob7iiICFv7RMBCTD8gCJVrZsSG6iNYq/hEzbCTA0YucjF7mwjuBeWeb8yemQbfTJBuuq
eNA1aPrKVhzA4lbLe7hLxDUhUfYwOk9rOTgRLCj3P6PCwkHHwg9K0G8lVrdT87BUBLDicJDj
kfACsWfuWOBK804tvl</vt:lpwstr>
  </property>
  <property fmtid="{D5CDD505-2E9C-101B-9397-08002B2CF9AE}" pid="3" name="_2015_ms_pID_7253431">
    <vt:lpwstr>zK6ZY6c7EOfuMNGwAzEbMLBERe1uVn/7yAeE466FhG5/IukQC+Q86H
rjVVr65066/MXj0clkfV3OMBbDMuHZUdNx1kOhGEkq/UKNlsngmT+k808dJoJ603fkCTzqLp
h4r4SHXc2mn/gIzQxNHJE0Zp5QabTCMN1vHVZGOp9PBx3Z6gKGedKT/ztLXlmLdQTRUpSKKC
vPqrAKWbu6u99u/R9xb8TJkWBo8r3tvK8LSg</vt:lpwstr>
  </property>
  <property fmtid="{D5CDD505-2E9C-101B-9397-08002B2CF9AE}" pid="4" name="_2015_ms_pID_7253432">
    <vt:lpwstr>EMtJyfV916dqijh0hTjfDX0=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1559708170</vt:lpwstr>
  </property>
</Properties>
</file>